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5C440F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5C440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5C44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5C44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5C44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5C44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5C44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5C440F">
        <w:rPr>
          <w:b w:val="0"/>
        </w:rPr>
        <w:t xml:space="preserve"> 90/2307-21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5C440F" w:rsidP="00232C8F">
            <w:r>
              <w:t>Заведующий заочным отделением, краткосрочной подготовки и повышения квалификации рабочих кадров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5C440F" w:rsidP="00232C8F">
            <w:r>
              <w:t>22038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5C440F" w:rsidRPr="005C440F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5C440F" w:rsidRPr="005C440F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5C440F" w:rsidRPr="005C440F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5C440F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5C440F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5C440F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5C440F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5C440F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5C440F" w:rsidP="00BA30DE">
            <w:pPr>
              <w:jc w:val="center"/>
            </w:pPr>
            <w:r>
              <w:t>040-984-158 62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5C44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C440F" w:rsidRDefault="005C44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C440F" w:rsidRPr="00D15B1E" w:rsidRDefault="005C440F" w:rsidP="00AD14A4">
            <w:pPr>
              <w:rPr>
                <w:rStyle w:val="a7"/>
              </w:rPr>
            </w:pPr>
          </w:p>
        </w:tc>
      </w:tr>
      <w:tr w:rsidR="005C44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C440F" w:rsidRDefault="005C44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C440F" w:rsidRPr="00D15B1E" w:rsidRDefault="005C440F" w:rsidP="00AD14A4">
            <w:pPr>
              <w:rPr>
                <w:rStyle w:val="a7"/>
              </w:rPr>
            </w:pPr>
          </w:p>
        </w:tc>
      </w:tr>
      <w:tr w:rsidR="005C44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C440F" w:rsidRDefault="005C44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C440F" w:rsidRPr="00D15B1E" w:rsidRDefault="005C440F" w:rsidP="00AD14A4">
            <w:pPr>
              <w:rPr>
                <w:rStyle w:val="a7"/>
              </w:rPr>
            </w:pPr>
          </w:p>
        </w:tc>
      </w:tr>
      <w:tr w:rsidR="005C44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C440F" w:rsidRDefault="005C44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C440F" w:rsidRPr="00D15B1E" w:rsidRDefault="005C440F" w:rsidP="00AD14A4">
            <w:pPr>
              <w:rPr>
                <w:rStyle w:val="a7"/>
              </w:rPr>
            </w:pPr>
          </w:p>
        </w:tc>
      </w:tr>
      <w:tr w:rsidR="005C44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C440F" w:rsidRDefault="005C44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C440F" w:rsidRPr="00D15B1E" w:rsidRDefault="005C440F" w:rsidP="00AD14A4">
            <w:pPr>
              <w:rPr>
                <w:rStyle w:val="a7"/>
              </w:rPr>
            </w:pPr>
          </w:p>
        </w:tc>
      </w:tr>
      <w:tr w:rsidR="005C44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C440F" w:rsidRDefault="005C44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C440F" w:rsidRPr="00D15B1E" w:rsidRDefault="005C440F" w:rsidP="00AD14A4">
            <w:pPr>
              <w:rPr>
                <w:rStyle w:val="a7"/>
              </w:rPr>
            </w:pPr>
          </w:p>
        </w:tc>
      </w:tr>
      <w:tr w:rsidR="005C440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C440F" w:rsidRDefault="005C440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C440F" w:rsidRPr="00D15B1E" w:rsidRDefault="005C440F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5C440F" w:rsidRPr="005C440F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5C440F" w:rsidRPr="005C440F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A0F69" w:rsidRDefault="001A0F69" w:rsidP="00AD14A4">
      <w:pPr>
        <w:rPr>
          <w:rStyle w:val="a7"/>
        </w:rPr>
      </w:pPr>
    </w:p>
    <w:p w:rsidR="001A0F69" w:rsidRDefault="001A0F69" w:rsidP="00AD14A4">
      <w:pPr>
        <w:rPr>
          <w:rStyle w:val="a7"/>
        </w:rPr>
      </w:pPr>
    </w:p>
    <w:p w:rsidR="001A0F69" w:rsidRDefault="001A0F69" w:rsidP="00AD14A4">
      <w:pPr>
        <w:rPr>
          <w:rStyle w:val="a7"/>
        </w:rPr>
      </w:pPr>
    </w:p>
    <w:p w:rsidR="001A0F69" w:rsidRDefault="001A0F69" w:rsidP="00AD14A4">
      <w:pPr>
        <w:rPr>
          <w:rStyle w:val="a7"/>
        </w:rPr>
      </w:pPr>
    </w:p>
    <w:p w:rsidR="001A0F69" w:rsidRDefault="001A0F69" w:rsidP="00AD14A4">
      <w:pPr>
        <w:rPr>
          <w:rStyle w:val="a7"/>
        </w:rPr>
      </w:pPr>
    </w:p>
    <w:p w:rsidR="001A0F69" w:rsidRDefault="001A0F69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75DD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075DD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075DD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C44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C44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C44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C44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C44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C44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C440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075DD8" w:rsidRPr="00075DD8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075DD8" w:rsidRPr="00075DD8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C440F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C440F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5C440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5C44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C440F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C440F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5C44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5C440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075DD8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075DD8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5C44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5C44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5C440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440F" w:rsidRPr="005C440F" w:rsidRDefault="005C440F" w:rsidP="00EF07A3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440F" w:rsidRPr="005C440F" w:rsidRDefault="005C440F" w:rsidP="00EF07A3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440F" w:rsidRPr="005C440F" w:rsidRDefault="005C440F" w:rsidP="00EF07A3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440F" w:rsidRPr="005C440F" w:rsidRDefault="005C440F" w:rsidP="00EF07A3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440F" w:rsidRPr="005C440F" w:rsidRDefault="005C440F" w:rsidP="00EF07A3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440F" w:rsidRPr="005C440F" w:rsidRDefault="005C440F" w:rsidP="00EF07A3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440F" w:rsidRPr="005C440F" w:rsidRDefault="005C440F" w:rsidP="004E51DC">
            <w:pPr>
              <w:pStyle w:val="a8"/>
            </w:pPr>
          </w:p>
        </w:tc>
      </w:tr>
      <w:tr w:rsidR="005C440F" w:rsidRPr="005C440F" w:rsidTr="005C44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C440F" w:rsidRPr="005C440F" w:rsidRDefault="005C440F" w:rsidP="00EF07A3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C440F" w:rsidRPr="005C440F" w:rsidRDefault="005C440F" w:rsidP="004E51DC">
            <w:pPr>
              <w:pStyle w:val="a8"/>
              <w:rPr>
                <w:vertAlign w:val="superscript"/>
              </w:rPr>
            </w:pPr>
            <w:r w:rsidRPr="005C440F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5C440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90/2307-21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75DD8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75DD8" w:rsidRPr="00075DD8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2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90/2307-21"/>
    <w:docVar w:name="gig_kut" w:val="1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90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AD80EB4B3EC241F39F000D402CADBA97"/>
    <w:docVar w:name="rm_id" w:val="6741"/>
    <w:docVar w:name="rm_name" w:val="                                          "/>
    <w:docVar w:name="rm_number" w:val=" 90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5DD8"/>
    <w:rsid w:val="00077077"/>
    <w:rsid w:val="000860ED"/>
    <w:rsid w:val="000905BE"/>
    <w:rsid w:val="000A7A57"/>
    <w:rsid w:val="000B4F6D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A0F69"/>
    <w:rsid w:val="001F4D8D"/>
    <w:rsid w:val="00232C8F"/>
    <w:rsid w:val="00234932"/>
    <w:rsid w:val="00244615"/>
    <w:rsid w:val="002A0605"/>
    <w:rsid w:val="002E55C6"/>
    <w:rsid w:val="00305B23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440F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0FD6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8791F"/>
    <w:rsid w:val="009B024D"/>
    <w:rsid w:val="009D30DB"/>
    <w:rsid w:val="00A100AB"/>
    <w:rsid w:val="00A12349"/>
    <w:rsid w:val="00A126C4"/>
    <w:rsid w:val="00A16588"/>
    <w:rsid w:val="00A204F5"/>
    <w:rsid w:val="00A61446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305EB"/>
    <w:rsid w:val="00B41452"/>
    <w:rsid w:val="00BA30DE"/>
    <w:rsid w:val="00BA5029"/>
    <w:rsid w:val="00BC2F3C"/>
    <w:rsid w:val="00C02721"/>
    <w:rsid w:val="00C03F4A"/>
    <w:rsid w:val="00C51624"/>
    <w:rsid w:val="00C55D3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2022-02-17T06:53:00Z</dcterms:created>
  <dcterms:modified xsi:type="dcterms:W3CDTF">2022-02-18T08:24:00Z</dcterms:modified>
</cp:coreProperties>
</file>